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AA9" w:rsidRDefault="00575AA9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75AA9" w:rsidRDefault="00575AA9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75AA9" w:rsidRDefault="00575AA9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575AA9" w:rsidRDefault="00575AA9" w:rsidP="001D2F1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575AA9">
        <w:tc>
          <w:tcPr>
            <w:tcW w:w="1384" w:type="dxa"/>
            <w:vMerge w:val="restart"/>
            <w:vAlign w:val="center"/>
          </w:tcPr>
          <w:p w:rsidR="00575AA9" w:rsidRDefault="00575AA9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575AA9" w:rsidRDefault="00575AA9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575AA9" w:rsidRDefault="00575AA9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575AA9" w:rsidRDefault="00575AA9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575AA9" w:rsidRDefault="00575AA9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575AA9" w:rsidRDefault="00575AA9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575AA9" w:rsidRDefault="00575AA9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575AA9" w:rsidRDefault="00575AA9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575AA9" w:rsidRDefault="00575AA9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75AA9">
        <w:tc>
          <w:tcPr>
            <w:tcW w:w="1384" w:type="dxa"/>
            <w:vMerge/>
            <w:vAlign w:val="center"/>
          </w:tcPr>
          <w:p w:rsidR="00575AA9" w:rsidRDefault="00575AA9" w:rsidP="00C9427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575AA9" w:rsidRDefault="00575AA9" w:rsidP="00C9427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575AA9" w:rsidRPr="00A0640F" w:rsidRDefault="00575AA9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75AA9" w:rsidRPr="00A0640F" w:rsidRDefault="00575AA9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575AA9" w:rsidRPr="00A0640F" w:rsidRDefault="00575AA9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575AA9" w:rsidRPr="00A0640F" w:rsidRDefault="00575AA9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575AA9" w:rsidRPr="00A0640F" w:rsidRDefault="00575AA9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75AA9" w:rsidRPr="00A0640F" w:rsidRDefault="00575AA9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575AA9" w:rsidRPr="00A0640F" w:rsidRDefault="00575AA9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575AA9" w:rsidRDefault="00575AA9" w:rsidP="00C942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75AA9" w:rsidRDefault="00575AA9" w:rsidP="00C942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75AA9" w:rsidRDefault="00575AA9" w:rsidP="00C94276">
            <w:pPr>
              <w:rPr>
                <w:lang w:eastAsia="en-US"/>
              </w:rPr>
            </w:pPr>
          </w:p>
        </w:tc>
      </w:tr>
      <w:tr w:rsidR="00575AA9">
        <w:trPr>
          <w:trHeight w:val="2447"/>
        </w:trPr>
        <w:tc>
          <w:tcPr>
            <w:tcW w:w="1384" w:type="dxa"/>
          </w:tcPr>
          <w:p w:rsidR="00575AA9" w:rsidRPr="00A0640F" w:rsidRDefault="00575AA9" w:rsidP="00C94276">
            <w:pPr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Соколова Л.В.</w:t>
            </w:r>
          </w:p>
        </w:tc>
        <w:tc>
          <w:tcPr>
            <w:tcW w:w="1602" w:type="dxa"/>
          </w:tcPr>
          <w:p w:rsidR="00575AA9" w:rsidRPr="00A0640F" w:rsidRDefault="00575AA9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 xml:space="preserve">Директор МКОУ </w:t>
            </w:r>
          </w:p>
          <w:p w:rsidR="00575AA9" w:rsidRDefault="00575AA9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Погорель</w:t>
            </w:r>
            <w:r>
              <w:rPr>
                <w:color w:val="333333"/>
                <w:lang w:eastAsia="en-US"/>
              </w:rPr>
              <w:t>-</w:t>
            </w:r>
          </w:p>
          <w:p w:rsidR="00575AA9" w:rsidRDefault="00575AA9" w:rsidP="00A0640F">
            <w:pPr>
              <w:jc w:val="center"/>
              <w:rPr>
                <w:color w:val="333333"/>
                <w:lang w:eastAsia="en-US"/>
              </w:rPr>
            </w:pPr>
          </w:p>
          <w:p w:rsidR="00575AA9" w:rsidRPr="00A0640F" w:rsidRDefault="00575AA9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 НОШ»</w:t>
            </w:r>
          </w:p>
        </w:tc>
        <w:tc>
          <w:tcPr>
            <w:tcW w:w="1079" w:type="dxa"/>
          </w:tcPr>
          <w:p w:rsidR="00575AA9" w:rsidRDefault="00575AA9" w:rsidP="00C94276">
            <w:pPr>
              <w:rPr>
                <w:lang w:eastAsia="en-US"/>
              </w:rPr>
            </w:pPr>
          </w:p>
          <w:p w:rsidR="00575AA9" w:rsidRDefault="00575AA9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575AA9" w:rsidRPr="00A0640F" w:rsidRDefault="00575AA9" w:rsidP="001D2F11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575AA9" w:rsidRPr="00A0640F" w:rsidRDefault="00575AA9" w:rsidP="001D2F11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575AA9" w:rsidRPr="00A0640F" w:rsidRDefault="00575AA9" w:rsidP="00A0640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575AA9" w:rsidRDefault="00575AA9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575AA9" w:rsidRDefault="00575AA9" w:rsidP="00C94276">
            <w:pPr>
              <w:rPr>
                <w:lang w:eastAsia="en-US"/>
              </w:rPr>
            </w:pPr>
          </w:p>
          <w:p w:rsidR="00575AA9" w:rsidRDefault="00575AA9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2)Земель</w:t>
            </w:r>
          </w:p>
          <w:p w:rsidR="00575AA9" w:rsidRDefault="00575AA9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ный участок</w:t>
            </w:r>
          </w:p>
          <w:p w:rsidR="00575AA9" w:rsidRDefault="00575AA9" w:rsidP="00C9427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75AA9" w:rsidRDefault="00575AA9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54,7</w:t>
            </w:r>
          </w:p>
          <w:p w:rsidR="00575AA9" w:rsidRDefault="00575AA9" w:rsidP="00A0640F">
            <w:pPr>
              <w:jc w:val="center"/>
              <w:rPr>
                <w:color w:val="333333"/>
                <w:lang w:eastAsia="en-US"/>
              </w:rPr>
            </w:pPr>
          </w:p>
          <w:p w:rsidR="00575AA9" w:rsidRDefault="00575AA9" w:rsidP="00A0640F">
            <w:pPr>
              <w:jc w:val="center"/>
              <w:rPr>
                <w:color w:val="333333"/>
                <w:lang w:eastAsia="en-US"/>
              </w:rPr>
            </w:pPr>
          </w:p>
          <w:p w:rsidR="00575AA9" w:rsidRPr="00A0640F" w:rsidRDefault="00575AA9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1256</w:t>
            </w:r>
          </w:p>
        </w:tc>
        <w:tc>
          <w:tcPr>
            <w:tcW w:w="1080" w:type="dxa"/>
          </w:tcPr>
          <w:p w:rsidR="00575AA9" w:rsidRDefault="00575AA9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Россия</w:t>
            </w:r>
          </w:p>
          <w:p w:rsidR="00575AA9" w:rsidRDefault="00575AA9" w:rsidP="00A0640F">
            <w:pPr>
              <w:jc w:val="center"/>
              <w:rPr>
                <w:color w:val="333333"/>
                <w:lang w:eastAsia="en-US"/>
              </w:rPr>
            </w:pPr>
          </w:p>
          <w:p w:rsidR="00575AA9" w:rsidRDefault="00575AA9" w:rsidP="00A0640F">
            <w:pPr>
              <w:jc w:val="center"/>
              <w:rPr>
                <w:color w:val="333333"/>
                <w:lang w:eastAsia="en-US"/>
              </w:rPr>
            </w:pPr>
          </w:p>
          <w:p w:rsidR="00575AA9" w:rsidRPr="00A0640F" w:rsidRDefault="00575AA9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575AA9" w:rsidRPr="001D2F11" w:rsidRDefault="00575AA9" w:rsidP="00C94276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575AA9" w:rsidRPr="00A0640F" w:rsidRDefault="00575AA9" w:rsidP="00C9427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370108,96</w:t>
            </w:r>
          </w:p>
        </w:tc>
        <w:tc>
          <w:tcPr>
            <w:tcW w:w="1740" w:type="dxa"/>
          </w:tcPr>
          <w:p w:rsidR="00575AA9" w:rsidRPr="00A0640F" w:rsidRDefault="00575AA9" w:rsidP="00C94276">
            <w:pPr>
              <w:rPr>
                <w:color w:val="333333"/>
                <w:lang w:val="en-US" w:eastAsia="en-US"/>
              </w:rPr>
            </w:pPr>
          </w:p>
        </w:tc>
      </w:tr>
      <w:tr w:rsidR="00575AA9">
        <w:trPr>
          <w:trHeight w:val="839"/>
        </w:trPr>
        <w:tc>
          <w:tcPr>
            <w:tcW w:w="1384" w:type="dxa"/>
          </w:tcPr>
          <w:p w:rsidR="00575AA9" w:rsidRDefault="00575AA9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575AA9" w:rsidRPr="00A0640F" w:rsidRDefault="00575AA9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575AA9" w:rsidRPr="00A0640F" w:rsidRDefault="00575AA9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1)</w:t>
            </w:r>
          </w:p>
          <w:p w:rsidR="00575AA9" w:rsidRPr="00A0640F" w:rsidRDefault="00575AA9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Жилой дом</w:t>
            </w:r>
          </w:p>
          <w:p w:rsidR="00575AA9" w:rsidRDefault="00575AA9" w:rsidP="001D2F11">
            <w:pPr>
              <w:rPr>
                <w:color w:val="800000"/>
                <w:lang w:eastAsia="en-US"/>
              </w:rPr>
            </w:pPr>
          </w:p>
          <w:p w:rsidR="00575AA9" w:rsidRPr="00A0640F" w:rsidRDefault="00575AA9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2)Земе</w:t>
            </w:r>
          </w:p>
          <w:p w:rsidR="00575AA9" w:rsidRPr="00A0640F" w:rsidRDefault="00575AA9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Индивидуаль-ная</w:t>
            </w:r>
          </w:p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</w:p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Индиви</w:t>
            </w:r>
          </w:p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д</w:t>
            </w:r>
            <w:r w:rsidRPr="00A0640F">
              <w:rPr>
                <w:color w:val="800000"/>
                <w:lang w:eastAsia="en-US"/>
              </w:rPr>
              <w:t>уаль-ная</w:t>
            </w:r>
          </w:p>
        </w:tc>
        <w:tc>
          <w:tcPr>
            <w:tcW w:w="1080" w:type="dxa"/>
          </w:tcPr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54,7</w:t>
            </w:r>
          </w:p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</w:p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</w:p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</w:p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1256</w:t>
            </w:r>
          </w:p>
        </w:tc>
        <w:tc>
          <w:tcPr>
            <w:tcW w:w="971" w:type="dxa"/>
          </w:tcPr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Россия</w:t>
            </w:r>
          </w:p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</w:p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</w:p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</w:p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75AA9" w:rsidRPr="00A0640F" w:rsidRDefault="00575AA9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75AA9" w:rsidRPr="00A0640F" w:rsidRDefault="00575AA9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256706,34</w:t>
            </w:r>
          </w:p>
        </w:tc>
        <w:tc>
          <w:tcPr>
            <w:tcW w:w="1740" w:type="dxa"/>
          </w:tcPr>
          <w:p w:rsidR="00575AA9" w:rsidRPr="00A0640F" w:rsidRDefault="00575AA9" w:rsidP="00C94276">
            <w:pPr>
              <w:rPr>
                <w:color w:val="800000"/>
                <w:lang w:eastAsia="en-US"/>
              </w:rPr>
            </w:pPr>
          </w:p>
        </w:tc>
      </w:tr>
    </w:tbl>
    <w:p w:rsidR="00575AA9" w:rsidRDefault="00575AA9" w:rsidP="000E2F8C"/>
    <w:sectPr w:rsidR="00575AA9" w:rsidSect="001D2F1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F11"/>
    <w:rsid w:val="00087532"/>
    <w:rsid w:val="000E2F8C"/>
    <w:rsid w:val="00124D6B"/>
    <w:rsid w:val="001D2F11"/>
    <w:rsid w:val="002E147D"/>
    <w:rsid w:val="004C3DC9"/>
    <w:rsid w:val="004E43D4"/>
    <w:rsid w:val="00575AA9"/>
    <w:rsid w:val="007538F8"/>
    <w:rsid w:val="00920FB8"/>
    <w:rsid w:val="009469A2"/>
    <w:rsid w:val="009D2F16"/>
    <w:rsid w:val="009F231C"/>
    <w:rsid w:val="009F4738"/>
    <w:rsid w:val="00A0640F"/>
    <w:rsid w:val="00B41844"/>
    <w:rsid w:val="00B70C21"/>
    <w:rsid w:val="00BA29A9"/>
    <w:rsid w:val="00C94276"/>
    <w:rsid w:val="00CA60E9"/>
    <w:rsid w:val="00D911F0"/>
    <w:rsid w:val="00DF3AF0"/>
    <w:rsid w:val="00EA5367"/>
    <w:rsid w:val="00EF7E5A"/>
    <w:rsid w:val="00F738A5"/>
    <w:rsid w:val="00F77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F1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F1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18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132</Words>
  <Characters>759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2014-05-08T07:34:00Z</dcterms:created>
  <dcterms:modified xsi:type="dcterms:W3CDTF">2017-05-03T09:12:00Z</dcterms:modified>
</cp:coreProperties>
</file>